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19F3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8919F3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2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916926">
              <w:rPr>
                <w:b/>
                <w:sz w:val="26"/>
                <w:szCs w:val="26"/>
              </w:rPr>
              <w:t>_</w:t>
            </w:r>
            <w:r w:rsidR="00BF3029">
              <w:rPr>
                <w:b/>
                <w:sz w:val="26"/>
                <w:szCs w:val="26"/>
              </w:rPr>
              <w:t>079</w:t>
            </w:r>
          </w:p>
        </w:tc>
      </w:tr>
      <w:tr w:rsidR="00C44B8B" w:rsidRPr="0052681C" w14:paraId="08919F3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5" w14:textId="77777777" w:rsidR="00C44B8B" w:rsidRPr="0052681C" w:rsidRDefault="00B6684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2113174</w:t>
            </w:r>
          </w:p>
        </w:tc>
      </w:tr>
    </w:tbl>
    <w:p w14:paraId="08919F3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8919F3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8919F3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8919F3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8919F3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8919F3C" w14:textId="77777777" w:rsidR="00C44B8B" w:rsidRPr="0052681C" w:rsidRDefault="00C44B8B" w:rsidP="00C44B8B"/>
    <w:p w14:paraId="08919F3D" w14:textId="77777777" w:rsidR="00C44B8B" w:rsidRPr="0052681C" w:rsidRDefault="00C44B8B" w:rsidP="00C44B8B"/>
    <w:p w14:paraId="08919F3E" w14:textId="77777777" w:rsidR="00C44B8B" w:rsidRPr="0052681C" w:rsidRDefault="00C44B8B" w:rsidP="00C44B8B"/>
    <w:p w14:paraId="08919F3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8919F4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8919F41" w14:textId="77777777" w:rsidR="00612811" w:rsidRPr="00AE625A" w:rsidRDefault="0056510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6684E" w:rsidRPr="00AE625A">
        <w:rPr>
          <w:b/>
          <w:sz w:val="26"/>
          <w:szCs w:val="26"/>
        </w:rPr>
        <w:t>Зажим плашечный ПС-2-1</w:t>
      </w:r>
      <w:r>
        <w:rPr>
          <w:b/>
          <w:sz w:val="26"/>
          <w:szCs w:val="26"/>
        </w:rPr>
        <w:t>)</w:t>
      </w:r>
      <w:r w:rsidR="007A40D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E625A">
        <w:rPr>
          <w:b/>
          <w:sz w:val="26"/>
          <w:szCs w:val="26"/>
        </w:rPr>
        <w:t xml:space="preserve"> </w:t>
      </w:r>
      <w:r w:rsidR="00AA670B" w:rsidRPr="007A40D9">
        <w:rPr>
          <w:b/>
          <w:sz w:val="26"/>
          <w:szCs w:val="26"/>
          <w:u w:val="single"/>
        </w:rPr>
        <w:t>202</w:t>
      </w:r>
      <w:r w:rsidR="00AA670B" w:rsidRPr="007A40D9">
        <w:rPr>
          <w:b/>
          <w:sz w:val="26"/>
          <w:szCs w:val="26"/>
          <w:u w:val="single"/>
          <w:lang w:val="en-US"/>
        </w:rPr>
        <w:t>A</w:t>
      </w:r>
    </w:p>
    <w:p w14:paraId="08919F4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8919F4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8919F44" w14:textId="77777777" w:rsidR="004F4E9E" w:rsidRPr="00AE625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E625A">
        <w:rPr>
          <w:sz w:val="24"/>
          <w:szCs w:val="24"/>
        </w:rPr>
        <w:t xml:space="preserve">Технические требования, характеристики </w:t>
      </w:r>
      <w:r w:rsidR="00770408" w:rsidRPr="00AE625A">
        <w:rPr>
          <w:sz w:val="24"/>
          <w:szCs w:val="24"/>
        </w:rPr>
        <w:t>линейной арматуры и гасителей вибрации</w:t>
      </w:r>
      <w:r w:rsidR="004F4E9E" w:rsidRPr="00AE625A">
        <w:rPr>
          <w:sz w:val="24"/>
          <w:szCs w:val="24"/>
        </w:rPr>
        <w:t xml:space="preserve"> должны соответствовать параметрам </w:t>
      </w:r>
      <w:r w:rsidR="00AE625A" w:rsidRPr="00AE625A">
        <w:rPr>
          <w:sz w:val="24"/>
          <w:szCs w:val="24"/>
        </w:rPr>
        <w:t>ТУ 3449-013-40064547-01 «Зажимы соединительные планшетные ПС-1-1 и др., ПАМ-2-2 и др</w:t>
      </w:r>
      <w:r w:rsidR="000E58E4">
        <w:rPr>
          <w:sz w:val="24"/>
          <w:szCs w:val="24"/>
        </w:rPr>
        <w:t>.</w:t>
      </w:r>
      <w:r w:rsidR="00AE625A" w:rsidRPr="00AE625A">
        <w:rPr>
          <w:sz w:val="24"/>
          <w:szCs w:val="24"/>
        </w:rPr>
        <w:t>»</w:t>
      </w:r>
      <w:r w:rsidRPr="00AE625A">
        <w:rPr>
          <w:sz w:val="24"/>
          <w:szCs w:val="24"/>
        </w:rPr>
        <w:t>.</w:t>
      </w:r>
    </w:p>
    <w:p w14:paraId="08919F45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919F46" w14:textId="77777777" w:rsidR="00AE625A" w:rsidRDefault="00AE625A" w:rsidP="007A40D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8919F8F" wp14:editId="08919F90">
            <wp:extent cx="3238500" cy="2181225"/>
            <wp:effectExtent l="0" t="0" r="0" b="9525"/>
            <wp:docPr id="1" name="Рисунок 1" descr="&amp;Zcy;&amp;acy;&amp;zhcy;&amp;icy;&amp;mcy; &amp;Pcy;&amp;Scy;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Scy;-2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19F47" w14:textId="77777777" w:rsidR="00AE625A" w:rsidRPr="00AE625A" w:rsidRDefault="00AE625A" w:rsidP="00AE625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AE625A" w:rsidRPr="00AE625A" w14:paraId="08919F49" w14:textId="77777777" w:rsidTr="00AE625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919F48" w14:textId="77777777" w:rsidR="00AE625A" w:rsidRPr="00AE625A" w:rsidRDefault="00AE625A" w:rsidP="00AE625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08919F4A" w14:textId="77777777" w:rsidR="00AE625A" w:rsidRDefault="00AE625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AE625A" w14:paraId="08919F4D" w14:textId="77777777" w:rsidTr="00AE625A">
        <w:tc>
          <w:tcPr>
            <w:tcW w:w="5377" w:type="dxa"/>
          </w:tcPr>
          <w:p w14:paraId="08919F4B" w14:textId="77777777" w:rsidR="00AE625A" w:rsidRPr="00A113B0" w:rsidRDefault="00AE625A" w:rsidP="007A40D9">
            <w:pPr>
              <w:jc w:val="right"/>
            </w:pPr>
            <w:r w:rsidRPr="00A113B0">
              <w:t xml:space="preserve">Марка: </w:t>
            </w:r>
          </w:p>
        </w:tc>
        <w:tc>
          <w:tcPr>
            <w:tcW w:w="5378" w:type="dxa"/>
          </w:tcPr>
          <w:p w14:paraId="08919F4C" w14:textId="77777777" w:rsidR="00AE625A" w:rsidRPr="00A113B0" w:rsidRDefault="00AE625A" w:rsidP="00DB3AA5">
            <w:r w:rsidRPr="00A113B0">
              <w:t>ПС-2-1</w:t>
            </w:r>
          </w:p>
        </w:tc>
      </w:tr>
      <w:tr w:rsidR="00AE625A" w14:paraId="08919F50" w14:textId="77777777" w:rsidTr="00AE625A">
        <w:tc>
          <w:tcPr>
            <w:tcW w:w="5377" w:type="dxa"/>
          </w:tcPr>
          <w:p w14:paraId="08919F4E" w14:textId="77777777" w:rsidR="00AE625A" w:rsidRPr="00A113B0" w:rsidRDefault="00AE625A" w:rsidP="007A40D9">
            <w:pPr>
              <w:jc w:val="right"/>
            </w:pPr>
            <w:r w:rsidRPr="00A113B0">
              <w:t xml:space="preserve">Диаметр провода, мм: </w:t>
            </w:r>
          </w:p>
        </w:tc>
        <w:tc>
          <w:tcPr>
            <w:tcW w:w="5378" w:type="dxa"/>
          </w:tcPr>
          <w:p w14:paraId="08919F4F" w14:textId="77777777" w:rsidR="00AE625A" w:rsidRPr="00A113B0" w:rsidRDefault="00AE625A" w:rsidP="00DB3AA5">
            <w:r w:rsidRPr="00A113B0">
              <w:t>9,1-12,0</w:t>
            </w:r>
          </w:p>
        </w:tc>
      </w:tr>
      <w:tr w:rsidR="00AE625A" w14:paraId="08919F53" w14:textId="77777777" w:rsidTr="00AE625A">
        <w:tc>
          <w:tcPr>
            <w:tcW w:w="5377" w:type="dxa"/>
          </w:tcPr>
          <w:p w14:paraId="08919F51" w14:textId="77777777" w:rsidR="00AE625A" w:rsidRPr="00A113B0" w:rsidRDefault="00AE625A" w:rsidP="007A40D9">
            <w:pPr>
              <w:jc w:val="right"/>
            </w:pPr>
            <w:r w:rsidRPr="00A113B0">
              <w:t xml:space="preserve">Размер А, мм: </w:t>
            </w:r>
          </w:p>
        </w:tc>
        <w:tc>
          <w:tcPr>
            <w:tcW w:w="5378" w:type="dxa"/>
          </w:tcPr>
          <w:p w14:paraId="08919F52" w14:textId="77777777" w:rsidR="00AE625A" w:rsidRPr="00A113B0" w:rsidRDefault="00AE625A" w:rsidP="00DB3AA5">
            <w:r w:rsidRPr="00A113B0">
              <w:t>34</w:t>
            </w:r>
          </w:p>
        </w:tc>
      </w:tr>
      <w:tr w:rsidR="00AE625A" w14:paraId="08919F56" w14:textId="77777777" w:rsidTr="00AE625A">
        <w:tc>
          <w:tcPr>
            <w:tcW w:w="5377" w:type="dxa"/>
          </w:tcPr>
          <w:p w14:paraId="08919F54" w14:textId="77777777" w:rsidR="00AE625A" w:rsidRPr="00A113B0" w:rsidRDefault="00AE625A" w:rsidP="007A40D9">
            <w:pPr>
              <w:jc w:val="right"/>
            </w:pPr>
            <w:r w:rsidRPr="00A113B0">
              <w:t xml:space="preserve">Размер H, мм: </w:t>
            </w:r>
          </w:p>
        </w:tc>
        <w:tc>
          <w:tcPr>
            <w:tcW w:w="5378" w:type="dxa"/>
          </w:tcPr>
          <w:p w14:paraId="08919F55" w14:textId="77777777" w:rsidR="00AE625A" w:rsidRPr="00A113B0" w:rsidRDefault="00AE625A" w:rsidP="00DB3AA5">
            <w:r w:rsidRPr="00A113B0">
              <w:t>36</w:t>
            </w:r>
          </w:p>
        </w:tc>
      </w:tr>
      <w:tr w:rsidR="00AE625A" w14:paraId="08919F59" w14:textId="77777777" w:rsidTr="00AE625A">
        <w:tc>
          <w:tcPr>
            <w:tcW w:w="5377" w:type="dxa"/>
          </w:tcPr>
          <w:p w14:paraId="08919F57" w14:textId="77777777" w:rsidR="00AE625A" w:rsidRPr="00A113B0" w:rsidRDefault="00AE625A" w:rsidP="007A40D9">
            <w:pPr>
              <w:jc w:val="right"/>
            </w:pPr>
            <w:r w:rsidRPr="00A113B0">
              <w:t xml:space="preserve">Размер L, мм: </w:t>
            </w:r>
          </w:p>
        </w:tc>
        <w:tc>
          <w:tcPr>
            <w:tcW w:w="5378" w:type="dxa"/>
          </w:tcPr>
          <w:p w14:paraId="08919F58" w14:textId="77777777" w:rsidR="00AE625A" w:rsidRPr="00A113B0" w:rsidRDefault="00AE625A" w:rsidP="00DB3AA5">
            <w:r w:rsidRPr="00A113B0">
              <w:t>46</w:t>
            </w:r>
          </w:p>
        </w:tc>
      </w:tr>
      <w:tr w:rsidR="00AE625A" w14:paraId="08919F5C" w14:textId="77777777" w:rsidTr="00AE625A">
        <w:tc>
          <w:tcPr>
            <w:tcW w:w="5377" w:type="dxa"/>
          </w:tcPr>
          <w:p w14:paraId="08919F5A" w14:textId="77777777" w:rsidR="00AE625A" w:rsidRPr="00A113B0" w:rsidRDefault="00AE625A" w:rsidP="007A40D9">
            <w:pPr>
              <w:jc w:val="right"/>
            </w:pPr>
            <w:r w:rsidRPr="00A113B0">
              <w:t xml:space="preserve">Масса, кг: </w:t>
            </w:r>
          </w:p>
        </w:tc>
        <w:tc>
          <w:tcPr>
            <w:tcW w:w="5378" w:type="dxa"/>
          </w:tcPr>
          <w:p w14:paraId="08919F5B" w14:textId="77777777" w:rsidR="00AE625A" w:rsidRDefault="00AE625A" w:rsidP="00DB3AA5">
            <w:r w:rsidRPr="00A113B0">
              <w:t>0,42</w:t>
            </w:r>
          </w:p>
        </w:tc>
      </w:tr>
    </w:tbl>
    <w:p w14:paraId="08919F5D" w14:textId="77777777" w:rsidR="00AE625A" w:rsidRPr="0052681C" w:rsidRDefault="00AE625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919F5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8919F5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8919F60" w14:textId="77777777" w:rsidR="009C1075" w:rsidRPr="0052681C" w:rsidRDefault="009C1075" w:rsidP="009C10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8919F6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8919F6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919F6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8919F6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8919F6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8919F6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8919F67" w14:textId="1D64A92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15D9F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08919F68" w14:textId="1976AB1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E7BE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8919F6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08919F6A" w14:textId="77777777" w:rsidR="00DE0C6D" w:rsidRPr="0052681C" w:rsidRDefault="00843900" w:rsidP="000E58E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8919F6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8919F6C" w14:textId="77777777" w:rsidR="0052681C" w:rsidRDefault="00AE625A" w:rsidP="00053E47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AE625A">
        <w:rPr>
          <w:sz w:val="24"/>
          <w:szCs w:val="24"/>
        </w:rPr>
        <w:t>ТУ 3449-013-40064547-01 «Зажимы соединительные планшетн</w:t>
      </w:r>
      <w:r>
        <w:rPr>
          <w:sz w:val="24"/>
          <w:szCs w:val="24"/>
        </w:rPr>
        <w:t>ые ПС-1-1 и др., ПАМ-2-2 и др</w:t>
      </w:r>
      <w:r w:rsidR="00053E47">
        <w:rPr>
          <w:sz w:val="24"/>
          <w:szCs w:val="24"/>
        </w:rPr>
        <w:t>.</w:t>
      </w:r>
      <w:r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08919F6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8919F6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8919F6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8919F7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8919F7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8919F7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8919F7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8919F7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8919F7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C44234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08919F7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8919F7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8919F7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53E4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8919F7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919F7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8919F7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8919F7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919F7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8919F7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8919F7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8919F8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8919F8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8919F8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8919F8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8919F8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8919F8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08919F8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8919F8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8919F8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8919F8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919F8A" w14:textId="77777777" w:rsidR="001D6900" w:rsidRPr="0052681C" w:rsidRDefault="001D6900" w:rsidP="00451C4D">
      <w:pPr>
        <w:rPr>
          <w:sz w:val="26"/>
          <w:szCs w:val="26"/>
        </w:rPr>
      </w:pPr>
    </w:p>
    <w:p w14:paraId="08919F8B" w14:textId="77777777" w:rsidR="004A2665" w:rsidRPr="0052681C" w:rsidRDefault="004A2665" w:rsidP="00451C4D">
      <w:pPr>
        <w:rPr>
          <w:sz w:val="26"/>
          <w:szCs w:val="26"/>
        </w:rPr>
      </w:pPr>
    </w:p>
    <w:p w14:paraId="08919F8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8919F8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8919F8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19F93" w14:textId="77777777" w:rsidR="00322148" w:rsidRDefault="00322148">
      <w:r>
        <w:separator/>
      </w:r>
    </w:p>
  </w:endnote>
  <w:endnote w:type="continuationSeparator" w:id="0">
    <w:p w14:paraId="08919F94" w14:textId="77777777" w:rsidR="00322148" w:rsidRDefault="0032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19F91" w14:textId="77777777" w:rsidR="00322148" w:rsidRDefault="00322148">
      <w:r>
        <w:separator/>
      </w:r>
    </w:p>
  </w:footnote>
  <w:footnote w:type="continuationSeparator" w:id="0">
    <w:p w14:paraId="08919F92" w14:textId="77777777" w:rsidR="00322148" w:rsidRDefault="00322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19F9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8919F9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84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E4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8E4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0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FE5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148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07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5D9F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A59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F4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0D9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92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075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0B7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625A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84E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067F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029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234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DB3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E7BEB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B51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49A5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919F30"/>
  <w15:docId w15:val="{8463C46F-53B2-4D21-809A-4460E8A2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C60A67-B64E-427F-90A6-5F7CA296F293}"/>
</file>

<file path=customXml/itemProps2.xml><?xml version="1.0" encoding="utf-8"?>
<ds:datastoreItem xmlns:ds="http://schemas.openxmlformats.org/officeDocument/2006/customXml" ds:itemID="{1EE612D1-BB00-460B-B28D-72BDFA1E2039}"/>
</file>

<file path=customXml/itemProps3.xml><?xml version="1.0" encoding="utf-8"?>
<ds:datastoreItem xmlns:ds="http://schemas.openxmlformats.org/officeDocument/2006/customXml" ds:itemID="{061B3AB2-4822-454E-A26A-AB00A4E0378B}"/>
</file>

<file path=customXml/itemProps4.xml><?xml version="1.0" encoding="utf-8"?>
<ds:datastoreItem xmlns:ds="http://schemas.openxmlformats.org/officeDocument/2006/customXml" ds:itemID="{F7B0AFD2-596E-4D85-BF49-EFE514CD2AEF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21</cp:revision>
  <cp:lastPrinted>2010-09-30T13:29:00Z</cp:lastPrinted>
  <dcterms:created xsi:type="dcterms:W3CDTF">2015-07-23T13:53:00Z</dcterms:created>
  <dcterms:modified xsi:type="dcterms:W3CDTF">2015-09-02T11:46:00Z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